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BF" w:rsidRPr="00BA501B" w:rsidRDefault="00B367BF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367BF" w:rsidRPr="00BA501B" w:rsidRDefault="00B367BF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367BF" w:rsidRPr="00BA501B" w:rsidRDefault="00B367BF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367BF" w:rsidRPr="00BA501B" w:rsidRDefault="00B367BF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17.12.2024  № 359</w:t>
      </w:r>
    </w:p>
    <w:p w:rsidR="00B367BF" w:rsidRDefault="00B367BF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>г. Унеча, Брянской области</w:t>
      </w:r>
    </w:p>
    <w:p w:rsidR="00B367BF" w:rsidRPr="00F36058" w:rsidRDefault="00B367BF" w:rsidP="00F36058">
      <w:pPr>
        <w:spacing w:after="0"/>
        <w:rPr>
          <w:sz w:val="10"/>
          <w:szCs w:val="10"/>
        </w:rPr>
      </w:pPr>
    </w:p>
    <w:p w:rsidR="00B367BF" w:rsidRDefault="00B367BF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B367BF" w:rsidRDefault="00B367BF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B367BF" w:rsidRDefault="00B367BF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74</w:t>
      </w:r>
    </w:p>
    <w:p w:rsidR="00B367BF" w:rsidRPr="00BA501B" w:rsidRDefault="00B367BF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B367BF" w:rsidRPr="00BA501B" w:rsidRDefault="00B367BF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B367BF" w:rsidRPr="00BA501B" w:rsidRDefault="00B367BF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B367BF" w:rsidRDefault="00B367BF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14.04.2021г. № 74 «О 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района» (в редакции постановлений от 16.09.2021 № 246, от 31.10.2023 № 22</w:t>
      </w:r>
      <w:r w:rsidRPr="006B1AD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B367BF" w:rsidRDefault="00B367BF" w:rsidP="00D33D81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Вывести из состава </w:t>
      </w:r>
      <w:r w:rsidRPr="00D33D81">
        <w:rPr>
          <w:rFonts w:ascii="Times New Roman" w:hAnsi="Times New Roman" w:cs="Times New Roman"/>
          <w:sz w:val="24"/>
          <w:szCs w:val="24"/>
        </w:rPr>
        <w:t>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Кускова Анатолия Михайловича.</w:t>
      </w:r>
    </w:p>
    <w:p w:rsidR="00B367BF" w:rsidRDefault="00B367BF" w:rsidP="00545EF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Ввести в состав </w:t>
      </w:r>
      <w:r w:rsidRPr="00D33D81">
        <w:rPr>
          <w:rFonts w:ascii="Times New Roman" w:hAnsi="Times New Roman" w:cs="Times New Roman"/>
          <w:sz w:val="24"/>
          <w:szCs w:val="24"/>
        </w:rPr>
        <w:t>межведомственной комиссии по вопросам обеспечения своевременной и полной выплаты заработной платы, полноты поступлений налога на доходы физических лиц и страховых взносов в государственные внебюджетные фонды и снижения неформальной занятости в организациях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качестве председателя комиссии – главу администрации Унечского района Дуду Владимира Анатольевича.</w:t>
      </w:r>
    </w:p>
    <w:p w:rsidR="00B367BF" w:rsidRDefault="00B367BF" w:rsidP="00F30F31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D81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B367BF" w:rsidRPr="00BA501B" w:rsidRDefault="00B367BF" w:rsidP="00141F2D">
      <w:pPr>
        <w:spacing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B367BF" w:rsidRDefault="00B367BF" w:rsidP="00141F2D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r w:rsidRPr="006B1AD3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В.А. Дуда</w:t>
      </w:r>
    </w:p>
    <w:p w:rsidR="00B367BF" w:rsidRDefault="00B367BF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67BF" w:rsidRDefault="00B367BF" w:rsidP="00F30F31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67BF" w:rsidRDefault="00B367BF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367BF" w:rsidSect="00666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67EA"/>
    <w:rsid w:val="000B0368"/>
    <w:rsid w:val="001028DA"/>
    <w:rsid w:val="00141F2D"/>
    <w:rsid w:val="001516C8"/>
    <w:rsid w:val="001541F4"/>
    <w:rsid w:val="00156AD6"/>
    <w:rsid w:val="0019235F"/>
    <w:rsid w:val="0019380D"/>
    <w:rsid w:val="00193C99"/>
    <w:rsid w:val="00194B89"/>
    <w:rsid w:val="002B4BC7"/>
    <w:rsid w:val="002C2377"/>
    <w:rsid w:val="002C652A"/>
    <w:rsid w:val="0033743E"/>
    <w:rsid w:val="00361289"/>
    <w:rsid w:val="00407D3F"/>
    <w:rsid w:val="0043022F"/>
    <w:rsid w:val="0045615D"/>
    <w:rsid w:val="004B5281"/>
    <w:rsid w:val="00526019"/>
    <w:rsid w:val="00545EFA"/>
    <w:rsid w:val="00593325"/>
    <w:rsid w:val="00647F5A"/>
    <w:rsid w:val="00666D77"/>
    <w:rsid w:val="0067571E"/>
    <w:rsid w:val="00687C2C"/>
    <w:rsid w:val="00697E96"/>
    <w:rsid w:val="006B1AD3"/>
    <w:rsid w:val="006E398E"/>
    <w:rsid w:val="00754589"/>
    <w:rsid w:val="00756AA8"/>
    <w:rsid w:val="00780B36"/>
    <w:rsid w:val="00806D10"/>
    <w:rsid w:val="00810398"/>
    <w:rsid w:val="00817813"/>
    <w:rsid w:val="00822658"/>
    <w:rsid w:val="008B005A"/>
    <w:rsid w:val="008C3987"/>
    <w:rsid w:val="008D3598"/>
    <w:rsid w:val="008E1035"/>
    <w:rsid w:val="008F7463"/>
    <w:rsid w:val="00911316"/>
    <w:rsid w:val="00940D71"/>
    <w:rsid w:val="00955F05"/>
    <w:rsid w:val="009816AE"/>
    <w:rsid w:val="009B6527"/>
    <w:rsid w:val="009F7997"/>
    <w:rsid w:val="00A4724F"/>
    <w:rsid w:val="00A516B7"/>
    <w:rsid w:val="00A9294D"/>
    <w:rsid w:val="00B1142C"/>
    <w:rsid w:val="00B367BF"/>
    <w:rsid w:val="00B43491"/>
    <w:rsid w:val="00B7083B"/>
    <w:rsid w:val="00BA501B"/>
    <w:rsid w:val="00BD3331"/>
    <w:rsid w:val="00CB1A4E"/>
    <w:rsid w:val="00CB2D32"/>
    <w:rsid w:val="00D33D81"/>
    <w:rsid w:val="00D34E2C"/>
    <w:rsid w:val="00D60EE2"/>
    <w:rsid w:val="00D7343D"/>
    <w:rsid w:val="00D77ED5"/>
    <w:rsid w:val="00D907AE"/>
    <w:rsid w:val="00D9591A"/>
    <w:rsid w:val="00DA1C12"/>
    <w:rsid w:val="00DA23E1"/>
    <w:rsid w:val="00DC01B5"/>
    <w:rsid w:val="00DE6F1E"/>
    <w:rsid w:val="00DF25EE"/>
    <w:rsid w:val="00DF2976"/>
    <w:rsid w:val="00DF2AE0"/>
    <w:rsid w:val="00E269DF"/>
    <w:rsid w:val="00E7775A"/>
    <w:rsid w:val="00ED0DE5"/>
    <w:rsid w:val="00EF4E4A"/>
    <w:rsid w:val="00F30F31"/>
    <w:rsid w:val="00F36058"/>
    <w:rsid w:val="00F51EA9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7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879</TotalTime>
  <Pages>1</Pages>
  <Words>268</Words>
  <Characters>1530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53</cp:revision>
  <cp:lastPrinted>2023-09-15T12:51:00Z</cp:lastPrinted>
  <dcterms:created xsi:type="dcterms:W3CDTF">2023-06-13T07:42:00Z</dcterms:created>
  <dcterms:modified xsi:type="dcterms:W3CDTF">2024-12-26T11:49:00Z</dcterms:modified>
</cp:coreProperties>
</file>